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2B8" w:rsidRDefault="00DA22B8" w:rsidP="00EC5FEA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6D354C">
        <w:rPr>
          <w:rFonts w:ascii="Times New Roman" w:hAnsi="Times New Roman"/>
          <w:b/>
          <w:sz w:val="28"/>
          <w:szCs w:val="28"/>
        </w:rPr>
        <w:t>Перелік творів для обов'язкового прочитання</w:t>
      </w:r>
    </w:p>
    <w:p w:rsidR="00DA22B8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A22B8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 w:rsidRPr="008F55A6">
        <w:rPr>
          <w:rFonts w:ascii="Times New Roman" w:hAnsi="Times New Roman"/>
          <w:b/>
          <w:sz w:val="28"/>
          <w:szCs w:val="28"/>
        </w:rPr>
        <w:t>Іван Коляревський</w:t>
      </w:r>
      <w:r>
        <w:rPr>
          <w:rFonts w:ascii="Times New Roman" w:hAnsi="Times New Roman"/>
          <w:b/>
          <w:sz w:val="28"/>
          <w:szCs w:val="28"/>
        </w:rPr>
        <w:t xml:space="preserve"> (біографія)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72867">
        <w:rPr>
          <w:rFonts w:ascii="Times New Roman" w:hAnsi="Times New Roman"/>
          <w:sz w:val="28"/>
          <w:szCs w:val="28"/>
          <w:u w:val="single"/>
        </w:rPr>
        <w:t>Енеїда</w:t>
      </w:r>
      <w:r>
        <w:rPr>
          <w:rFonts w:ascii="Times New Roman" w:hAnsi="Times New Roman"/>
          <w:sz w:val="28"/>
          <w:szCs w:val="28"/>
        </w:rPr>
        <w:t xml:space="preserve">. Пісня…Куракіну. </w:t>
      </w:r>
      <w:r w:rsidRPr="00B72867">
        <w:rPr>
          <w:rFonts w:ascii="Times New Roman" w:hAnsi="Times New Roman"/>
          <w:sz w:val="28"/>
          <w:szCs w:val="28"/>
          <w:u w:val="single"/>
        </w:rPr>
        <w:t>Наталка Полтавка</w:t>
      </w:r>
      <w:r>
        <w:rPr>
          <w:rFonts w:ascii="Times New Roman" w:hAnsi="Times New Roman"/>
          <w:sz w:val="28"/>
          <w:szCs w:val="28"/>
        </w:rPr>
        <w:t>. Москаль-чарівник.</w:t>
      </w:r>
    </w:p>
    <w:p w:rsidR="00DA22B8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 w:rsidRPr="008F55A6">
        <w:rPr>
          <w:rFonts w:ascii="Times New Roman" w:hAnsi="Times New Roman"/>
          <w:b/>
          <w:sz w:val="28"/>
          <w:szCs w:val="28"/>
        </w:rPr>
        <w:t>Петро Гулак-Артемовський</w:t>
      </w:r>
      <w:r>
        <w:rPr>
          <w:rFonts w:ascii="Times New Roman" w:hAnsi="Times New Roman"/>
          <w:b/>
          <w:sz w:val="28"/>
          <w:szCs w:val="28"/>
        </w:rPr>
        <w:t xml:space="preserve"> (біографія)</w:t>
      </w:r>
      <w:r>
        <w:rPr>
          <w:rFonts w:ascii="Times New Roman" w:hAnsi="Times New Roman"/>
          <w:sz w:val="28"/>
          <w:szCs w:val="28"/>
        </w:rPr>
        <w:t xml:space="preserve"> Супліка до Грицька Квітки. </w:t>
      </w:r>
      <w:r w:rsidRPr="00B72867">
        <w:rPr>
          <w:rFonts w:ascii="Times New Roman" w:hAnsi="Times New Roman"/>
          <w:sz w:val="28"/>
          <w:szCs w:val="28"/>
          <w:u w:val="single"/>
        </w:rPr>
        <w:t>Пан та Собака. Солопій та Хівря. Тюхтій та Чванько. Лікар і Здоров'я</w:t>
      </w:r>
      <w:r>
        <w:rPr>
          <w:rFonts w:ascii="Times New Roman" w:hAnsi="Times New Roman"/>
          <w:sz w:val="28"/>
          <w:szCs w:val="28"/>
        </w:rPr>
        <w:t>. Дві пташки в клітці. Рибка. Твардовський. Рибалка. «Петро – мужик непокорний…». До Пархома (І,ІІ).</w:t>
      </w:r>
    </w:p>
    <w:p w:rsidR="00DA22B8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 w:rsidRPr="00B8527F">
        <w:rPr>
          <w:rFonts w:ascii="Times New Roman" w:hAnsi="Times New Roman"/>
          <w:b/>
          <w:sz w:val="28"/>
          <w:szCs w:val="28"/>
        </w:rPr>
        <w:t>Євген Гребінка.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(біографія) </w:t>
      </w:r>
      <w:r w:rsidRPr="00B72867">
        <w:rPr>
          <w:rFonts w:ascii="Times New Roman" w:hAnsi="Times New Roman"/>
          <w:sz w:val="28"/>
          <w:szCs w:val="28"/>
          <w:u w:val="single"/>
        </w:rPr>
        <w:t>Ведмежий суд.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B72867">
        <w:rPr>
          <w:rFonts w:ascii="Times New Roman" w:hAnsi="Times New Roman"/>
          <w:sz w:val="28"/>
          <w:szCs w:val="28"/>
          <w:u w:val="single"/>
        </w:rPr>
        <w:t>Пшениця. Будяк да Коноплиночка.</w:t>
      </w:r>
      <w:r>
        <w:rPr>
          <w:rFonts w:ascii="Times New Roman" w:hAnsi="Times New Roman"/>
          <w:sz w:val="28"/>
          <w:szCs w:val="28"/>
        </w:rPr>
        <w:t xml:space="preserve"> Школяр Денис. Рибалка. Вовк і Огонь. Злий Кінь. Човен. Українська мелодія.. Украинская мелодия. Признание. Казак на чужбине. Песня. </w:t>
      </w:r>
      <w:r w:rsidRPr="00B72867">
        <w:rPr>
          <w:rFonts w:ascii="Times New Roman" w:hAnsi="Times New Roman"/>
          <w:sz w:val="28"/>
          <w:szCs w:val="28"/>
          <w:u w:val="single"/>
        </w:rPr>
        <w:t>Черные очи.</w:t>
      </w:r>
      <w:r>
        <w:rPr>
          <w:rFonts w:ascii="Times New Roman" w:hAnsi="Times New Roman"/>
          <w:sz w:val="28"/>
          <w:szCs w:val="28"/>
        </w:rPr>
        <w:t xml:space="preserve"> «Опять передо мной знаком</w:t>
      </w:r>
      <w:r w:rsidRPr="00D443CF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е поля..». </w:t>
      </w:r>
      <w:r w:rsidRPr="00B72867">
        <w:rPr>
          <w:rFonts w:ascii="Times New Roman" w:hAnsi="Times New Roman"/>
          <w:sz w:val="28"/>
          <w:szCs w:val="28"/>
          <w:u w:val="single"/>
        </w:rPr>
        <w:t>Кулик</w:t>
      </w:r>
      <w:r>
        <w:rPr>
          <w:rFonts w:ascii="Times New Roman" w:hAnsi="Times New Roman"/>
          <w:sz w:val="28"/>
          <w:szCs w:val="28"/>
        </w:rPr>
        <w:t xml:space="preserve">. Записки студента. </w:t>
      </w:r>
      <w:r w:rsidRPr="00B72867">
        <w:rPr>
          <w:rFonts w:ascii="Times New Roman" w:hAnsi="Times New Roman"/>
          <w:i/>
          <w:sz w:val="28"/>
          <w:szCs w:val="28"/>
          <w:u w:val="single"/>
        </w:rPr>
        <w:t>Чайковский. Доктор. Нежинский полковник Золотаренко</w:t>
      </w:r>
      <w:r>
        <w:rPr>
          <w:rFonts w:ascii="Times New Roman" w:hAnsi="Times New Roman"/>
          <w:sz w:val="28"/>
          <w:szCs w:val="28"/>
        </w:rPr>
        <w:t xml:space="preserve"> - (на вибір один).</w:t>
      </w:r>
    </w:p>
    <w:p w:rsidR="00DA22B8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Павло Білецький-Носенко. </w:t>
      </w:r>
      <w:r w:rsidRPr="007D4BCB">
        <w:rPr>
          <w:rFonts w:ascii="Times New Roman" w:hAnsi="Times New Roman"/>
          <w:sz w:val="28"/>
          <w:szCs w:val="28"/>
        </w:rPr>
        <w:t>Горпинида.</w:t>
      </w:r>
      <w:r>
        <w:rPr>
          <w:rFonts w:ascii="Times New Roman" w:hAnsi="Times New Roman"/>
          <w:sz w:val="28"/>
          <w:szCs w:val="28"/>
        </w:rPr>
        <w:t xml:space="preserve"> Селянин та його діти. Сковорода.</w:t>
      </w:r>
    </w:p>
    <w:p w:rsidR="00DA22B8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 w:rsidRPr="007D4BCB">
        <w:rPr>
          <w:rFonts w:ascii="Times New Roman" w:hAnsi="Times New Roman"/>
          <w:b/>
          <w:sz w:val="28"/>
          <w:szCs w:val="28"/>
        </w:rPr>
        <w:t>Степан Писаревський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E0C1B">
        <w:rPr>
          <w:rFonts w:ascii="Times New Roman" w:hAnsi="Times New Roman"/>
          <w:b/>
          <w:sz w:val="28"/>
          <w:szCs w:val="28"/>
        </w:rPr>
        <w:t>( Стецько Шереперя)</w:t>
      </w:r>
      <w:r>
        <w:rPr>
          <w:rFonts w:ascii="Times New Roman" w:hAnsi="Times New Roman"/>
          <w:sz w:val="28"/>
          <w:szCs w:val="28"/>
        </w:rPr>
        <w:t>. Купала на Івана. «Крути, Панько, головою!..». За Німань іду. Моя доля.</w:t>
      </w:r>
    </w:p>
    <w:p w:rsidR="00DA22B8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Костянтин Думитрашко. </w:t>
      </w:r>
      <w:r w:rsidRPr="008E0C1B">
        <w:rPr>
          <w:rFonts w:ascii="Times New Roman" w:hAnsi="Times New Roman"/>
          <w:sz w:val="28"/>
          <w:szCs w:val="28"/>
        </w:rPr>
        <w:t>Жабомишодраківка.</w:t>
      </w:r>
      <w:r>
        <w:rPr>
          <w:rFonts w:ascii="Times New Roman" w:hAnsi="Times New Roman"/>
          <w:sz w:val="28"/>
          <w:szCs w:val="28"/>
        </w:rPr>
        <w:t xml:space="preserve"> До карих очей.</w:t>
      </w:r>
    </w:p>
    <w:p w:rsidR="00DA22B8" w:rsidRPr="008E0C1B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 w:rsidRPr="008577F2">
        <w:rPr>
          <w:rFonts w:ascii="Times New Roman" w:hAnsi="Times New Roman"/>
          <w:b/>
          <w:sz w:val="28"/>
          <w:szCs w:val="28"/>
        </w:rPr>
        <w:t>Василь Гоголь.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Простак.</w:t>
      </w:r>
    </w:p>
    <w:p w:rsidR="00DA22B8" w:rsidRPr="008E0C1B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 w:rsidRPr="008577F2">
        <w:rPr>
          <w:rFonts w:ascii="Times New Roman" w:hAnsi="Times New Roman"/>
          <w:b/>
          <w:sz w:val="28"/>
          <w:szCs w:val="28"/>
        </w:rPr>
        <w:t>Микола Гоголь.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Вечера на хуторе близ Диканьки. Тарас Бульба. Вий. О малороссийских песнях.</w:t>
      </w:r>
    </w:p>
    <w:p w:rsidR="00DA22B8" w:rsidRPr="008E0C1B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Левко Боровиковський (біографія). </w:t>
      </w:r>
      <w:r w:rsidRPr="00B72867">
        <w:rPr>
          <w:rFonts w:ascii="Times New Roman" w:hAnsi="Times New Roman"/>
          <w:sz w:val="28"/>
          <w:szCs w:val="28"/>
          <w:u w:val="single"/>
        </w:rPr>
        <w:t>Маруся. Вивідка</w:t>
      </w:r>
      <w:r>
        <w:rPr>
          <w:rFonts w:ascii="Times New Roman" w:hAnsi="Times New Roman"/>
          <w:sz w:val="28"/>
          <w:szCs w:val="28"/>
        </w:rPr>
        <w:t xml:space="preserve"> Молодиця. Бандурист. Козак.. Чорноморець. Моя байка. Багатий, бідний. Крикун. Мішок з грішми. Голодний Хома.  Жіночий язичок. Пан. Два коні. Две доли.Великан.  Кузнец.</w:t>
      </w:r>
    </w:p>
    <w:p w:rsidR="00DA22B8" w:rsidRPr="00386B65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Микола Костомаров (Ієремія Галка)</w:t>
      </w:r>
      <w:r w:rsidRPr="00B7286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(біографія). </w:t>
      </w:r>
      <w:r>
        <w:rPr>
          <w:rFonts w:ascii="Times New Roman" w:hAnsi="Times New Roman"/>
          <w:sz w:val="28"/>
          <w:szCs w:val="28"/>
        </w:rPr>
        <w:t xml:space="preserve">Пан Шульпіка. Пісня моя. Грецька пісня. </w:t>
      </w:r>
      <w:r w:rsidRPr="00B72867">
        <w:rPr>
          <w:rFonts w:ascii="Times New Roman" w:hAnsi="Times New Roman"/>
          <w:sz w:val="28"/>
          <w:szCs w:val="28"/>
          <w:u w:val="single"/>
        </w:rPr>
        <w:t>Співець Митуса</w:t>
      </w:r>
      <w:r>
        <w:rPr>
          <w:rFonts w:ascii="Times New Roman" w:hAnsi="Times New Roman"/>
          <w:sz w:val="28"/>
          <w:szCs w:val="28"/>
        </w:rPr>
        <w:t xml:space="preserve">. Полтавська могила. «Спить Вкраїна та руїни..». «Діти Слави, діти Слави..». </w:t>
      </w:r>
      <w:r w:rsidRPr="00B72867">
        <w:rPr>
          <w:rFonts w:ascii="Times New Roman" w:hAnsi="Times New Roman"/>
          <w:sz w:val="28"/>
          <w:szCs w:val="28"/>
          <w:u w:val="single"/>
        </w:rPr>
        <w:t>Брат з сестрою. Ластівка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72867">
        <w:rPr>
          <w:rFonts w:ascii="Times New Roman" w:hAnsi="Times New Roman"/>
          <w:sz w:val="28"/>
          <w:szCs w:val="28"/>
          <w:u w:val="single"/>
        </w:rPr>
        <w:t>Сава Чалий</w:t>
      </w:r>
      <w:r>
        <w:rPr>
          <w:rFonts w:ascii="Times New Roman" w:hAnsi="Times New Roman"/>
          <w:sz w:val="28"/>
          <w:szCs w:val="28"/>
        </w:rPr>
        <w:t xml:space="preserve">. Переяславська ніч. КремуцийКорд. </w:t>
      </w:r>
      <w:r w:rsidRPr="00B72867">
        <w:rPr>
          <w:rFonts w:ascii="Times New Roman" w:hAnsi="Times New Roman"/>
          <w:sz w:val="28"/>
          <w:szCs w:val="28"/>
          <w:u w:val="single"/>
        </w:rPr>
        <w:t>Сорок лет</w:t>
      </w:r>
      <w:r>
        <w:rPr>
          <w:rFonts w:ascii="Times New Roman" w:hAnsi="Times New Roman"/>
          <w:sz w:val="28"/>
          <w:szCs w:val="28"/>
        </w:rPr>
        <w:t xml:space="preserve">. Кудеяр. Обзор сочинений, </w:t>
      </w:r>
      <w:r w:rsidRPr="00386B6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писанных на малороссийском языке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.</w:t>
      </w:r>
      <w:r w:rsidRPr="00386B65">
        <w:rPr>
          <w:rFonts w:ascii="Times New Roman" w:hAnsi="Times New Roman"/>
          <w:sz w:val="28"/>
          <w:szCs w:val="28"/>
        </w:rPr>
        <w:t xml:space="preserve"> </w:t>
      </w:r>
      <w:r w:rsidRPr="00386B6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Две русские народности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.</w:t>
      </w:r>
    </w:p>
    <w:p w:rsidR="00DA22B8" w:rsidRPr="00DD4A08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 w:rsidRPr="008577F2">
        <w:rPr>
          <w:rFonts w:ascii="Times New Roman" w:hAnsi="Times New Roman"/>
          <w:b/>
          <w:sz w:val="28"/>
          <w:szCs w:val="28"/>
        </w:rPr>
        <w:t>Амвр</w:t>
      </w:r>
      <w:r>
        <w:rPr>
          <w:rFonts w:ascii="Times New Roman" w:hAnsi="Times New Roman"/>
          <w:b/>
          <w:sz w:val="28"/>
          <w:szCs w:val="28"/>
        </w:rPr>
        <w:t>осій Метлинський (Амвросій Могила)</w:t>
      </w:r>
      <w:r w:rsidRPr="008577F2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Бандура. До вас. Рідна мова. </w:t>
      </w:r>
      <w:r w:rsidRPr="00B72867">
        <w:rPr>
          <w:rFonts w:ascii="Times New Roman" w:hAnsi="Times New Roman"/>
          <w:sz w:val="28"/>
          <w:szCs w:val="28"/>
          <w:u w:val="single"/>
        </w:rPr>
        <w:t>Підземна церква</w:t>
      </w:r>
      <w:r>
        <w:rPr>
          <w:rFonts w:ascii="Times New Roman" w:hAnsi="Times New Roman"/>
          <w:sz w:val="28"/>
          <w:szCs w:val="28"/>
        </w:rPr>
        <w:t>. Зрадник. Кладовище. Спис. Чарка.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D4A08">
        <w:rPr>
          <w:rFonts w:ascii="Times New Roman" w:hAnsi="Times New Roman"/>
          <w:sz w:val="28"/>
          <w:szCs w:val="28"/>
        </w:rPr>
        <w:t>До гостей. Сирітка. Глек. Смерть бандуриста.</w:t>
      </w:r>
    </w:p>
    <w:p w:rsidR="00DA22B8" w:rsidRPr="00DD4A08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 w:rsidRPr="008577F2">
        <w:rPr>
          <w:rFonts w:ascii="Times New Roman" w:hAnsi="Times New Roman"/>
          <w:b/>
          <w:sz w:val="28"/>
          <w:szCs w:val="28"/>
        </w:rPr>
        <w:t>Віктор Забіла</w:t>
      </w:r>
      <w:r>
        <w:rPr>
          <w:rFonts w:ascii="Times New Roman" w:hAnsi="Times New Roman"/>
          <w:b/>
          <w:sz w:val="28"/>
          <w:szCs w:val="28"/>
        </w:rPr>
        <w:t xml:space="preserve"> (біографія)</w:t>
      </w:r>
      <w:r w:rsidRPr="008577F2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«Гуде вітер вельми в полі..». Човник. Сирота. «Зовсім світ перевернувся…». До Шевченка. Туга серця.</w:t>
      </w:r>
    </w:p>
    <w:p w:rsidR="00DA22B8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 w:rsidRPr="008577F2">
        <w:rPr>
          <w:rFonts w:ascii="Times New Roman" w:hAnsi="Times New Roman"/>
          <w:b/>
          <w:sz w:val="28"/>
          <w:szCs w:val="28"/>
        </w:rPr>
        <w:t>Михайло Петренко</w:t>
      </w:r>
      <w:r>
        <w:rPr>
          <w:rFonts w:ascii="Times New Roman" w:hAnsi="Times New Roman"/>
          <w:b/>
          <w:sz w:val="28"/>
          <w:szCs w:val="28"/>
        </w:rPr>
        <w:t xml:space="preserve"> (біографія)</w:t>
      </w:r>
      <w:r w:rsidRPr="008577F2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Небо. Слов'янськ. «Минулося мої ходи..». Батьківська могила.</w:t>
      </w:r>
    </w:p>
    <w:p w:rsidR="00DA22B8" w:rsidRPr="00DD4A08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 w:rsidRPr="008577F2">
        <w:rPr>
          <w:rFonts w:ascii="Times New Roman" w:hAnsi="Times New Roman"/>
          <w:b/>
          <w:sz w:val="28"/>
          <w:szCs w:val="28"/>
        </w:rPr>
        <w:t>Олександр Афанасьєв-Чужбинський</w:t>
      </w:r>
      <w:r>
        <w:rPr>
          <w:rFonts w:ascii="Times New Roman" w:hAnsi="Times New Roman"/>
          <w:b/>
          <w:sz w:val="28"/>
          <w:szCs w:val="28"/>
        </w:rPr>
        <w:t xml:space="preserve"> (біографія)</w:t>
      </w:r>
      <w:r w:rsidRPr="008577F2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Шевченкові. Пісня. Весна. Осінь. Метіль. Прощання («Прощай, весела сторона!..»). Є.П.Гребінці. Над гробом Т.Г.Шевченка.</w:t>
      </w:r>
    </w:p>
    <w:p w:rsidR="00DA22B8" w:rsidRPr="00DD4A08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Ізмаїл Срезневський. </w:t>
      </w:r>
      <w:r>
        <w:rPr>
          <w:rFonts w:ascii="Times New Roman" w:hAnsi="Times New Roman"/>
          <w:sz w:val="28"/>
          <w:szCs w:val="28"/>
        </w:rPr>
        <w:t>Корній Овара.</w:t>
      </w:r>
    </w:p>
    <w:p w:rsidR="00DA22B8" w:rsidRPr="00DD4A08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Тимко Падура. </w:t>
      </w:r>
      <w:r>
        <w:rPr>
          <w:rFonts w:ascii="Times New Roman" w:hAnsi="Times New Roman"/>
          <w:sz w:val="28"/>
          <w:szCs w:val="28"/>
        </w:rPr>
        <w:t>Кошовий. Лейстровий. Сірко.</w:t>
      </w:r>
    </w:p>
    <w:p w:rsidR="00DA22B8" w:rsidRPr="00DD4A08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Маркіян Шашкевич(біографія)!!!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Слово до чтителей руського язика. О. Наливайку. Хмельницького обступленіє Львова. «Споминайте, браття милі..». Згадка. Веснівка. Підлиссє. Побратимові, посилаючи єму пісні українські. «Відкинь той камінь..». «Руська мати нас родила…». Олена.</w:t>
      </w:r>
    </w:p>
    <w:p w:rsidR="00DA22B8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Іван Вагилевич. </w:t>
      </w:r>
      <w:r>
        <w:rPr>
          <w:rFonts w:ascii="Times New Roman" w:hAnsi="Times New Roman"/>
          <w:sz w:val="28"/>
          <w:szCs w:val="28"/>
        </w:rPr>
        <w:t>Мадей. Жулин і Калина. Думи.</w:t>
      </w:r>
    </w:p>
    <w:p w:rsidR="00DA22B8" w:rsidRPr="00944EC4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Яків Головацький. </w:t>
      </w:r>
      <w:r>
        <w:rPr>
          <w:rFonts w:ascii="Times New Roman" w:hAnsi="Times New Roman"/>
          <w:sz w:val="28"/>
          <w:szCs w:val="28"/>
        </w:rPr>
        <w:t>Весна. Туга за родиною. Над Прутом. Два віночки. В альбом Ізмаїлу Срезневському. Пам'ять Маркіяну-Руслану Шашкевичу.</w:t>
      </w:r>
    </w:p>
    <w:p w:rsidR="00DA22B8" w:rsidRPr="00944EC4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Микола Устиянович. </w:t>
      </w:r>
      <w:r>
        <w:rPr>
          <w:rFonts w:ascii="Times New Roman" w:hAnsi="Times New Roman"/>
          <w:sz w:val="28"/>
          <w:szCs w:val="28"/>
        </w:rPr>
        <w:t>Осінь. Наддністрянка. Згадка за Маркіяна Шашкевича.. Верховинець. Піснь опришків. Рекрутка. Путь на полонину. Месть верховинця. Старий Єфрем.</w:t>
      </w:r>
    </w:p>
    <w:p w:rsidR="00DA22B8" w:rsidRPr="00944EC4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Антін Могильницький. </w:t>
      </w:r>
      <w:r>
        <w:rPr>
          <w:rFonts w:ascii="Times New Roman" w:hAnsi="Times New Roman"/>
          <w:sz w:val="28"/>
          <w:szCs w:val="28"/>
        </w:rPr>
        <w:t>Рідна мова. Русин-вояк. Скит Манявський.</w:t>
      </w:r>
    </w:p>
    <w:p w:rsidR="00DA22B8" w:rsidRPr="00944EC4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Олександр Духнович. </w:t>
      </w:r>
      <w:r w:rsidRPr="00944EC4">
        <w:rPr>
          <w:rFonts w:ascii="Times New Roman" w:hAnsi="Times New Roman"/>
          <w:sz w:val="28"/>
          <w:szCs w:val="28"/>
        </w:rPr>
        <w:t>Вручаніє. Піснь о свободі.</w:t>
      </w:r>
    </w:p>
    <w:p w:rsidR="00DA22B8" w:rsidRPr="00944EC4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A22B8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DA22B8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A22B8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A22B8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A22B8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A22B8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A22B8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A22B8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A22B8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A22B8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A22B8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A22B8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A22B8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A22B8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A22B8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A22B8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A22B8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A22B8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A22B8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A22B8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A22B8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A22B8" w:rsidRPr="00F02C75" w:rsidRDefault="00DA22B8" w:rsidP="00EC5FEA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A22B8" w:rsidRDefault="00DA22B8"/>
    <w:sectPr w:rsidR="00DA22B8" w:rsidSect="0055555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F5F6D"/>
    <w:multiLevelType w:val="hybridMultilevel"/>
    <w:tmpl w:val="3DC083E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C80C0F"/>
    <w:multiLevelType w:val="hybridMultilevel"/>
    <w:tmpl w:val="96AEFCF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369282E"/>
    <w:multiLevelType w:val="hybridMultilevel"/>
    <w:tmpl w:val="5A5876B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AE273BE"/>
    <w:multiLevelType w:val="hybridMultilevel"/>
    <w:tmpl w:val="058AE5F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5FEA"/>
    <w:rsid w:val="000E3FE2"/>
    <w:rsid w:val="00386B65"/>
    <w:rsid w:val="00436E85"/>
    <w:rsid w:val="00555551"/>
    <w:rsid w:val="00573371"/>
    <w:rsid w:val="006D354C"/>
    <w:rsid w:val="007D4BCB"/>
    <w:rsid w:val="008577F2"/>
    <w:rsid w:val="008E0C1B"/>
    <w:rsid w:val="008F55A6"/>
    <w:rsid w:val="00944EC4"/>
    <w:rsid w:val="00B72867"/>
    <w:rsid w:val="00B8527F"/>
    <w:rsid w:val="00C51D07"/>
    <w:rsid w:val="00D443CF"/>
    <w:rsid w:val="00DA22B8"/>
    <w:rsid w:val="00DD4A08"/>
    <w:rsid w:val="00EC5FEA"/>
    <w:rsid w:val="00F02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FE2"/>
    <w:pPr>
      <w:spacing w:after="160" w:line="256" w:lineRule="auto"/>
    </w:pPr>
    <w:rPr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C5FEA"/>
    <w:rPr>
      <w:lang w:val="uk-UA"/>
    </w:rPr>
  </w:style>
  <w:style w:type="character" w:styleId="Hyperlink">
    <w:name w:val="Hyperlink"/>
    <w:basedOn w:val="DefaultParagraphFont"/>
    <w:uiPriority w:val="99"/>
    <w:semiHidden/>
    <w:rsid w:val="000E3FE2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0E3FE2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0E3FE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982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2</Pages>
  <Words>448</Words>
  <Characters>2557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Іра</dc:creator>
  <cp:keywords/>
  <dc:description/>
  <cp:lastModifiedBy>Гал</cp:lastModifiedBy>
  <cp:revision>4</cp:revision>
  <dcterms:created xsi:type="dcterms:W3CDTF">2016-10-17T10:37:00Z</dcterms:created>
  <dcterms:modified xsi:type="dcterms:W3CDTF">2017-12-13T10:23:00Z</dcterms:modified>
</cp:coreProperties>
</file>